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58013394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4C3E2F">
        <w:rPr>
          <w:b/>
          <w:i/>
          <w:noProof/>
          <w:sz w:val="28"/>
        </w:rPr>
        <w:t>24</w:t>
      </w:r>
      <w:r w:rsidR="00247B76">
        <w:rPr>
          <w:b/>
          <w:i/>
          <w:noProof/>
          <w:sz w:val="28"/>
        </w:rPr>
        <w:t>51</w:t>
      </w:r>
      <w:r w:rsidR="001A25F3">
        <w:rPr>
          <w:b/>
          <w:i/>
          <w:noProof/>
          <w:sz w:val="28"/>
        </w:rPr>
        <w:t>75d1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699F45A5" w:rsidR="000F7ECB" w:rsidRPr="00DC278D" w:rsidRDefault="00151551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606490">
        <w:rPr>
          <w:rFonts w:cs="Arial"/>
          <w:bCs/>
          <w:sz w:val="22"/>
        </w:rPr>
        <w:t>Melbour</w:t>
      </w:r>
      <w:r w:rsidR="0040621E" w:rsidRPr="00606490">
        <w:rPr>
          <w:rFonts w:cs="Arial"/>
          <w:bCs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r w:rsidR="0040621E" w:rsidRPr="00DE7F7A">
        <w:rPr>
          <w:rFonts w:cs="Arial"/>
          <w:bCs/>
          <w:sz w:val="22"/>
        </w:rPr>
        <w:t>Se</w:t>
      </w:r>
      <w:r w:rsidR="00664D99" w:rsidRPr="00DE7F7A">
        <w:rPr>
          <w:rFonts w:cs="Arial"/>
          <w:bCs/>
          <w:sz w:val="22"/>
        </w:rPr>
        <w:t>ptember</w:t>
      </w:r>
      <w:r w:rsidR="00F87EEB" w:rsidRPr="00DE7F7A">
        <w:rPr>
          <w:rFonts w:cs="Arial"/>
          <w:bCs/>
          <w:sz w:val="22"/>
        </w:rPr>
        <w:t>, 202</w:t>
      </w:r>
      <w:r w:rsidR="0040621E" w:rsidRPr="00DE7F7A">
        <w:rPr>
          <w:rFonts w:cs="Arial"/>
          <w:bCs/>
          <w:sz w:val="22"/>
        </w:rPr>
        <w:t>4</w:t>
      </w:r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AF33FD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F6751B" w:rsidRPr="00606490">
        <w:rPr>
          <w:rFonts w:ascii="Arial" w:hAnsi="Arial" w:cs="Arial"/>
          <w:b/>
        </w:rPr>
        <w:t>914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E46759" w:rsidRPr="00606490">
        <w:rPr>
          <w:rFonts w:ascii="Arial" w:hAnsi="Arial" w:cs="Arial"/>
          <w:b/>
        </w:rPr>
        <w:t>0.</w:t>
      </w:r>
      <w:r w:rsidR="00F6751B" w:rsidRPr="00606490">
        <w:rPr>
          <w:rFonts w:ascii="Arial" w:hAnsi="Arial" w:cs="Arial"/>
          <w:b/>
        </w:rPr>
        <w:t>4</w:t>
      </w:r>
      <w:r w:rsidR="00E46759" w:rsidRPr="0060649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8875E2">
        <w:rPr>
          <w:rFonts w:ascii="Arial" w:hAnsi="Arial" w:cs="Arial"/>
          <w:b/>
          <w:lang w:val="fr-CA"/>
        </w:rPr>
        <w:t>SA5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8875E2">
        <w:rPr>
          <w:rFonts w:ascii="Arial" w:hAnsi="Arial" w:cs="Arial"/>
          <w:b/>
          <w:lang w:val="fr-CA"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9349D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CA"/>
        </w:rPr>
      </w:pPr>
      <w:r w:rsidRPr="009349DB">
        <w:rPr>
          <w:b/>
          <w:sz w:val="24"/>
          <w:lang w:val="fr-CA"/>
        </w:rPr>
        <w:t>Abstract of document:</w:t>
      </w:r>
    </w:p>
    <w:p w14:paraId="6D13F785" w14:textId="5361CFB1" w:rsidR="002A2B67" w:rsidRPr="00E33892" w:rsidRDefault="002A2B67" w:rsidP="00C947F0">
      <w:pPr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The document TR 28.914 </w:t>
      </w:r>
      <w:r>
        <w:rPr>
          <w:sz w:val="24"/>
          <w:szCs w:val="24"/>
          <w:lang w:eastAsia="en-US"/>
        </w:rPr>
        <w:t>proposes to enhance the intent driven management service to support new scenarios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radio network/service management, </w:t>
      </w:r>
      <w:r w:rsidR="0065311A">
        <w:rPr>
          <w:sz w:val="24"/>
          <w:szCs w:val="24"/>
          <w:lang w:eastAsia="en-US"/>
        </w:rPr>
        <w:t xml:space="preserve">and </w:t>
      </w:r>
      <w:r>
        <w:rPr>
          <w:sz w:val="24"/>
          <w:szCs w:val="24"/>
          <w:lang w:eastAsia="en-US"/>
        </w:rPr>
        <w:t>communication service management</w:t>
      </w:r>
      <w:r w:rsidR="00B76BDA">
        <w:rPr>
          <w:sz w:val="24"/>
          <w:szCs w:val="24"/>
          <w:lang w:eastAsia="en-US"/>
        </w:rPr>
        <w:t xml:space="preserve">.  </w:t>
      </w:r>
      <w:r w:rsidR="0065311A">
        <w:rPr>
          <w:sz w:val="24"/>
          <w:szCs w:val="24"/>
          <w:lang w:eastAsia="en-US"/>
        </w:rPr>
        <w:t xml:space="preserve">It also proposes enhancements to </w:t>
      </w:r>
      <w:r w:rsidR="00872011">
        <w:rPr>
          <w:sz w:val="24"/>
          <w:szCs w:val="24"/>
          <w:lang w:eastAsia="en-US"/>
        </w:rPr>
        <w:t xml:space="preserve">the </w:t>
      </w:r>
      <w:r>
        <w:rPr>
          <w:sz w:val="24"/>
          <w:szCs w:val="24"/>
          <w:lang w:eastAsia="en-US"/>
        </w:rPr>
        <w:t>generic intent driven management capabilities</w:t>
      </w:r>
      <w:r w:rsidR="0065311A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including intent </w:t>
      </w:r>
      <w:r w:rsidR="00714B96">
        <w:rPr>
          <w:sz w:val="24"/>
          <w:szCs w:val="24"/>
          <w:lang w:eastAsia="en-US"/>
        </w:rPr>
        <w:t xml:space="preserve">capability </w:t>
      </w:r>
      <w:r>
        <w:rPr>
          <w:sz w:val="24"/>
          <w:szCs w:val="24"/>
          <w:lang w:eastAsia="en-US"/>
        </w:rPr>
        <w:t>handling,</w:t>
      </w:r>
      <w:r w:rsidR="00714B9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intent report</w:t>
      </w:r>
      <w:r w:rsidR="003E649C">
        <w:rPr>
          <w:sz w:val="24"/>
          <w:szCs w:val="24"/>
          <w:lang w:eastAsia="en-US"/>
        </w:rPr>
        <w:t>ing</w:t>
      </w:r>
      <w:r>
        <w:rPr>
          <w:sz w:val="24"/>
          <w:szCs w:val="24"/>
          <w:lang w:eastAsia="en-US"/>
        </w:rPr>
        <w:t>, intent feasibility check, intent exploration, utility function</w:t>
      </w:r>
      <w:r w:rsidR="00BC5860">
        <w:rPr>
          <w:sz w:val="24"/>
          <w:szCs w:val="24"/>
          <w:lang w:eastAsia="en-US"/>
        </w:rPr>
        <w:t xml:space="preserve"> </w:t>
      </w:r>
      <w:r w:rsidR="003E649C">
        <w:rPr>
          <w:sz w:val="24"/>
          <w:szCs w:val="24"/>
          <w:lang w:eastAsia="en-US"/>
        </w:rPr>
        <w:t xml:space="preserve">support </w:t>
      </w:r>
      <w:r>
        <w:rPr>
          <w:sz w:val="24"/>
          <w:szCs w:val="24"/>
          <w:lang w:eastAsia="en-US"/>
        </w:rPr>
        <w:t>and intent negotiation</w:t>
      </w:r>
      <w:r w:rsidR="00151BA5">
        <w:rPr>
          <w:sz w:val="24"/>
          <w:szCs w:val="24"/>
          <w:lang w:eastAsia="en-US"/>
        </w:rPr>
        <w:t>.</w:t>
      </w:r>
    </w:p>
    <w:p w14:paraId="568D363B" w14:textId="63DEB33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 w:rsidRPr="00DE7F7A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#:</w:t>
      </w:r>
    </w:p>
    <w:p w14:paraId="644DCA82" w14:textId="0E0F5004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 to S</w:t>
      </w:r>
      <w:r w:rsidR="00F6751B">
        <w:rPr>
          <w:sz w:val="24"/>
        </w:rPr>
        <w:t>A</w:t>
      </w:r>
      <w:r w:rsidRPr="00A62FFC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6830287">
    <w:abstractNumId w:val="0"/>
  </w:num>
  <w:num w:numId="2" w16cid:durableId="2104108789">
    <w:abstractNumId w:val="4"/>
  </w:num>
  <w:num w:numId="3" w16cid:durableId="1736197173">
    <w:abstractNumId w:val="3"/>
  </w:num>
  <w:num w:numId="4" w16cid:durableId="1342468106">
    <w:abstractNumId w:val="5"/>
  </w:num>
  <w:num w:numId="5" w16cid:durableId="1774858366">
    <w:abstractNumId w:val="6"/>
  </w:num>
  <w:num w:numId="6" w16cid:durableId="1241523639">
    <w:abstractNumId w:val="2"/>
  </w:num>
  <w:num w:numId="7" w16cid:durableId="1791823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3C4C"/>
    <w:rsid w:val="000453B4"/>
    <w:rsid w:val="00062093"/>
    <w:rsid w:val="0006494B"/>
    <w:rsid w:val="00070DAB"/>
    <w:rsid w:val="000711AA"/>
    <w:rsid w:val="000C5D99"/>
    <w:rsid w:val="000F7ECB"/>
    <w:rsid w:val="00103320"/>
    <w:rsid w:val="00106ABB"/>
    <w:rsid w:val="00151551"/>
    <w:rsid w:val="00151BA5"/>
    <w:rsid w:val="0015324A"/>
    <w:rsid w:val="00155602"/>
    <w:rsid w:val="0017511D"/>
    <w:rsid w:val="00184C96"/>
    <w:rsid w:val="0018677A"/>
    <w:rsid w:val="001970B4"/>
    <w:rsid w:val="001A25F3"/>
    <w:rsid w:val="001D45C5"/>
    <w:rsid w:val="001D66C0"/>
    <w:rsid w:val="001F62B9"/>
    <w:rsid w:val="00201520"/>
    <w:rsid w:val="00222D66"/>
    <w:rsid w:val="00247B76"/>
    <w:rsid w:val="002A2B67"/>
    <w:rsid w:val="002A6CA6"/>
    <w:rsid w:val="002B00F7"/>
    <w:rsid w:val="002B09A1"/>
    <w:rsid w:val="002B220E"/>
    <w:rsid w:val="002D28BA"/>
    <w:rsid w:val="002D6A80"/>
    <w:rsid w:val="002F676F"/>
    <w:rsid w:val="003106EA"/>
    <w:rsid w:val="0035621B"/>
    <w:rsid w:val="003647FC"/>
    <w:rsid w:val="00366E2A"/>
    <w:rsid w:val="00367D74"/>
    <w:rsid w:val="003874F2"/>
    <w:rsid w:val="00397034"/>
    <w:rsid w:val="003A4F48"/>
    <w:rsid w:val="003E649C"/>
    <w:rsid w:val="0040621E"/>
    <w:rsid w:val="004064CA"/>
    <w:rsid w:val="0045428D"/>
    <w:rsid w:val="004719DF"/>
    <w:rsid w:val="0047776C"/>
    <w:rsid w:val="004802F3"/>
    <w:rsid w:val="004A7822"/>
    <w:rsid w:val="004C3E2F"/>
    <w:rsid w:val="004F39C0"/>
    <w:rsid w:val="00567C87"/>
    <w:rsid w:val="005B51F6"/>
    <w:rsid w:val="005E23CF"/>
    <w:rsid w:val="005E2E84"/>
    <w:rsid w:val="005F10CC"/>
    <w:rsid w:val="00606490"/>
    <w:rsid w:val="00607EC1"/>
    <w:rsid w:val="00623423"/>
    <w:rsid w:val="00635529"/>
    <w:rsid w:val="00650510"/>
    <w:rsid w:val="0065311A"/>
    <w:rsid w:val="00664D99"/>
    <w:rsid w:val="006938BE"/>
    <w:rsid w:val="006B2592"/>
    <w:rsid w:val="006D6164"/>
    <w:rsid w:val="006D61C6"/>
    <w:rsid w:val="006E2526"/>
    <w:rsid w:val="006F5B0E"/>
    <w:rsid w:val="00714B96"/>
    <w:rsid w:val="007324CE"/>
    <w:rsid w:val="00773ABA"/>
    <w:rsid w:val="007A1B86"/>
    <w:rsid w:val="007B6DD8"/>
    <w:rsid w:val="007D6195"/>
    <w:rsid w:val="007D7A63"/>
    <w:rsid w:val="00844B11"/>
    <w:rsid w:val="008715D6"/>
    <w:rsid w:val="00872011"/>
    <w:rsid w:val="008875E2"/>
    <w:rsid w:val="0089418B"/>
    <w:rsid w:val="008B32D5"/>
    <w:rsid w:val="00912AE0"/>
    <w:rsid w:val="009349DB"/>
    <w:rsid w:val="009C3D5A"/>
    <w:rsid w:val="009C4D79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76BDA"/>
    <w:rsid w:val="00B8637D"/>
    <w:rsid w:val="00B97929"/>
    <w:rsid w:val="00BC5860"/>
    <w:rsid w:val="00BE5651"/>
    <w:rsid w:val="00BF0958"/>
    <w:rsid w:val="00C037B9"/>
    <w:rsid w:val="00C70A20"/>
    <w:rsid w:val="00C73D3B"/>
    <w:rsid w:val="00C90957"/>
    <w:rsid w:val="00C947F0"/>
    <w:rsid w:val="00C96388"/>
    <w:rsid w:val="00CB243C"/>
    <w:rsid w:val="00CC358C"/>
    <w:rsid w:val="00CD4C20"/>
    <w:rsid w:val="00CF6DE2"/>
    <w:rsid w:val="00D45010"/>
    <w:rsid w:val="00D64A47"/>
    <w:rsid w:val="00D7617F"/>
    <w:rsid w:val="00D86087"/>
    <w:rsid w:val="00DC278D"/>
    <w:rsid w:val="00DD3EBC"/>
    <w:rsid w:val="00DD7AC2"/>
    <w:rsid w:val="00DE7F7A"/>
    <w:rsid w:val="00E13907"/>
    <w:rsid w:val="00E33892"/>
    <w:rsid w:val="00E46759"/>
    <w:rsid w:val="00EB746A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148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S5-244641</cp:lastModifiedBy>
  <cp:revision>38</cp:revision>
  <dcterms:created xsi:type="dcterms:W3CDTF">2024-07-29T14:30:00Z</dcterms:created>
  <dcterms:modified xsi:type="dcterms:W3CDTF">2024-08-26T20:38:00Z</dcterms:modified>
</cp:coreProperties>
</file>